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1A16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14:paraId="1AEB5D2A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261DD50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</w:p>
    <w:p w14:paraId="0F742F3A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</w:p>
    <w:p w14:paraId="7744881A" w14:textId="77777777" w:rsidR="00BE6437" w:rsidRDefault="00BE6437" w:rsidP="00BE64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Jan.1410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264AF4" w14:textId="77777777" w:rsidR="00BE6437" w:rsidRDefault="00BE6437" w:rsidP="00BE643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27162FB6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9310E05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</w:p>
    <w:p w14:paraId="09F39270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</w:p>
    <w:p w14:paraId="60458423" w14:textId="77777777" w:rsidR="00BE6437" w:rsidRDefault="00BE6437" w:rsidP="00BE64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37E7D1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D66F0" w14:textId="77777777" w:rsidR="00BE6437" w:rsidRDefault="00BE6437" w:rsidP="009139A6">
      <w:r>
        <w:separator/>
      </w:r>
    </w:p>
  </w:endnote>
  <w:endnote w:type="continuationSeparator" w:id="0">
    <w:p w14:paraId="759180E1" w14:textId="77777777" w:rsidR="00BE6437" w:rsidRDefault="00BE64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58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D2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DD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4228" w14:textId="77777777" w:rsidR="00BE6437" w:rsidRDefault="00BE6437" w:rsidP="009139A6">
      <w:r>
        <w:separator/>
      </w:r>
    </w:p>
  </w:footnote>
  <w:footnote w:type="continuationSeparator" w:id="0">
    <w:p w14:paraId="2E249D9E" w14:textId="77777777" w:rsidR="00BE6437" w:rsidRDefault="00BE64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61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52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6B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3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643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EAB17"/>
  <w15:chartTrackingRefBased/>
  <w15:docId w15:val="{2455C4B9-5E98-478D-8463-F32F5D4E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43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2023-01-11T21:16:00Z</dcterms:created>
  <dcterms:modified xsi:type="dcterms:W3CDTF">2023-01-11T21:16:00Z</dcterms:modified>
</cp:coreProperties>
</file>